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914pt;margin-top:949pt;mso-position-horizontal-relative:page;mso-position-vertical-relative:top-margin-area;position:absolute;width:31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4900" cy="8246745"/>
            <wp:effectExtent l="0" t="0" r="6350" b="1905"/>
            <wp:docPr id="1" name="图片 1" descr="W41%0XCYD]J~2[JJ3F1OJ%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41%0XCYD]J~2[JJ3F1OJ%N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4900" cy="8246745"/>
            <wp:effectExtent l="0" t="0" r="6350" b="1905"/>
            <wp:docPr id="2" name="图片 2" descr="7BJL3GQ]D@AI@4IS0`850}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BJL3GQ]D@AI@4IS0`850}Q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4900" cy="8246745"/>
            <wp:effectExtent l="0" t="0" r="6350" b="1905"/>
            <wp:docPr id="3" name="图片 3" descr="_{9TI5_3$~(_ATP$`BGJB8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_{9TI5_3$~(_ATP$`BGJB8J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4900" cy="8246745"/>
            <wp:effectExtent l="0" t="0" r="6350" b="1905"/>
            <wp:docPr id="4" name="图片 4" descr="$9)DWKMACMBUAKH60QJ)8K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$9)DWKMACMBUAKH60QJ)8K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080" w:bottom="1440" w:left="10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xj\AppData\Roaming\Kingsoft\wps\addons\pool\win-i386\knewfileruby_1.0.0.11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缘定今生</dc:creator>
  <cp:lastModifiedBy>缘定今生</cp:lastModifiedBy>
  <cp:revision>1</cp:revision>
  <dcterms:created xsi:type="dcterms:W3CDTF">2018-10-28T05:39:00Z</dcterms:created>
  <dcterms:modified xsi:type="dcterms:W3CDTF">2018-10-28T05:43:32Z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